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ABDE5">
      <w:pPr>
        <w:pStyle w:val="59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RP-25</w:t>
      </w:r>
      <w:bookmarkStart w:id="9" w:name="_GoBack"/>
      <w:r>
        <w:rPr>
          <w:rFonts w:hint="eastAsia"/>
          <w:b/>
          <w:sz w:val="24"/>
          <w:highlight w:val="none"/>
          <w:lang w:val="en-US" w:eastAsia="zh-CN"/>
        </w:rPr>
        <w:t>1764</w:t>
      </w:r>
      <w:bookmarkEnd w:id="9"/>
    </w:p>
    <w:p w14:paraId="10E304BC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Prague, CZ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9th June 2025 - 13th June 2025</w:t>
      </w:r>
      <w:r>
        <w:rPr>
          <w:rFonts w:hint="eastAsia"/>
          <w:b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RP-241195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Arial" w:hAnsi="Arial"/>
          <w:b/>
          <w:sz w:val="24"/>
          <w:szCs w:val="24"/>
          <w:highlight w:val="none"/>
          <w:lang w:val="en-US" w:eastAsia="zh-CN"/>
        </w:rPr>
        <w:t>Xiaomi</w:t>
      </w:r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13.4.22</w:t>
      </w:r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2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2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</w:rPr>
        <w:t>1040104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3" w:name="OLE_LINK1"/>
      <w:r>
        <w:t>NR_IDC_Enh</w:t>
      </w:r>
      <w:bookmarkEnd w:id="3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4" w:name="OLE_LINK3"/>
      <w:r>
        <w:t>support well interference mitigation between 3GPP and other RAT</w:t>
      </w:r>
      <w:bookmarkEnd w:id="4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5" w:name="OLE_LINK2"/>
      <w:r>
        <w:rPr>
          <w:rFonts w:hint="eastAsia"/>
          <w:kern w:val="2"/>
          <w:highlight w:val="none"/>
          <w:lang w:val="en-US"/>
        </w:rPr>
        <w:t>Rel-18</w:t>
      </w:r>
      <w:bookmarkEnd w:id="5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6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6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7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7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8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8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584351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24290"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TS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72F0E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testing functions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>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</w:t>
            </w:r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C9BC7">
            <w:pPr>
              <w:rPr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26FCE">
            <w:pPr>
              <w:pStyle w:val="53"/>
              <w:rPr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 xml:space="preserve">Xiaowei Jiang (Xiaomi), </w:t>
      </w:r>
      <w:r>
        <w:rPr>
          <w:rStyle w:val="49"/>
          <w:rFonts w:hint="eastAsia" w:ascii="Arial" w:hAnsi="Arial" w:cs="Arial"/>
          <w:highlight w:val="none"/>
        </w:rPr>
        <w:t>jiangxiaowei@xiaomi.com</w:t>
      </w:r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OPPO</w:t>
            </w:r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78523E2"/>
    <w:rsid w:val="07865691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2CB6F90"/>
    <w:rsid w:val="238B1EDE"/>
    <w:rsid w:val="251A6CB5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8C2596"/>
    <w:rsid w:val="309767C4"/>
    <w:rsid w:val="317D512B"/>
    <w:rsid w:val="31C97E3A"/>
    <w:rsid w:val="32FA1831"/>
    <w:rsid w:val="3322736B"/>
    <w:rsid w:val="33E90EA0"/>
    <w:rsid w:val="34AD50DE"/>
    <w:rsid w:val="35C93487"/>
    <w:rsid w:val="360E6B9F"/>
    <w:rsid w:val="366F7BDE"/>
    <w:rsid w:val="36941198"/>
    <w:rsid w:val="37092303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F5818"/>
    <w:rsid w:val="4C26757B"/>
    <w:rsid w:val="4C7F348C"/>
    <w:rsid w:val="4CF43726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3437B2"/>
    <w:rsid w:val="64C00E2E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2025-06-08T02:53:57Z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2052-12.8.2.21177</vt:lpwstr>
  </property>
  <property fmtid="{D5CDD505-2E9C-101B-9397-08002B2CF9AE}" pid="12" name="ICV">
    <vt:lpwstr>108FF22E22BD4BFABE22DE608B44F4CE</vt:lpwstr>
  </property>
</Properties>
</file>